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645B" w:rsidRPr="009034C7" w:rsidRDefault="00ED17CF">
      <w:pPr>
        <w:rPr>
          <w:rFonts w:ascii="Arial" w:hAnsi="Arial" w:cs="Arial"/>
          <w:b/>
          <w:sz w:val="28"/>
        </w:rPr>
      </w:pPr>
      <w:r w:rsidRPr="009034C7">
        <w:rPr>
          <w:rFonts w:ascii="Arial" w:hAnsi="Arial" w:cs="Arial"/>
          <w:b/>
          <w:sz w:val="28"/>
        </w:rPr>
        <w:t xml:space="preserve">La piscine </w:t>
      </w:r>
    </w:p>
    <w:p w:rsidR="006C5460" w:rsidRPr="009034C7" w:rsidRDefault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1/ </w:t>
      </w:r>
      <w:r w:rsidR="006C5460" w:rsidRPr="009034C7">
        <w:rPr>
          <w:rFonts w:ascii="Arial" w:hAnsi="Arial" w:cs="Arial"/>
          <w:sz w:val="24"/>
        </w:rPr>
        <w:t>Entoure en rouge</w:t>
      </w:r>
      <w:r w:rsidR="009034C7" w:rsidRPr="009034C7">
        <w:rPr>
          <w:rFonts w:ascii="Arial" w:hAnsi="Arial" w:cs="Arial"/>
          <w:sz w:val="24"/>
        </w:rPr>
        <w:t xml:space="preserve"> l’heure de fermeture de la piscine le </w:t>
      </w:r>
      <w:r w:rsidR="00470B09">
        <w:rPr>
          <w:rFonts w:ascii="Arial" w:hAnsi="Arial" w:cs="Arial"/>
          <w:sz w:val="24"/>
        </w:rPr>
        <w:t>vendredi après-midi.</w:t>
      </w:r>
    </w:p>
    <w:p w:rsidR="006C5460" w:rsidRPr="009034C7" w:rsidRDefault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2/ </w:t>
      </w:r>
      <w:r w:rsidR="00470B09">
        <w:rPr>
          <w:rFonts w:ascii="Arial" w:hAnsi="Arial" w:cs="Arial"/>
          <w:sz w:val="24"/>
        </w:rPr>
        <w:t xml:space="preserve">Combien va payer une famille avec deux adultes et deux enfants le vendredi ? </w:t>
      </w:r>
    </w:p>
    <w:p w:rsidR="00CA55D6" w:rsidRDefault="00CA55D6">
      <w:pPr>
        <w:rPr>
          <w:rFonts w:ascii="Arial" w:hAnsi="Arial" w:cs="Arial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E1744D" wp14:editId="0A37954D">
                <wp:simplePos x="0" y="0"/>
                <wp:positionH relativeFrom="column">
                  <wp:posOffset>3370279</wp:posOffset>
                </wp:positionH>
                <wp:positionV relativeFrom="paragraph">
                  <wp:posOffset>1952592</wp:posOffset>
                </wp:positionV>
                <wp:extent cx="3115340" cy="1371600"/>
                <wp:effectExtent l="0" t="0" r="889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534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34C7" w:rsidRDefault="009034C7" w:rsidP="009034C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Tarifs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3"/>
                              <w:gridCol w:w="1520"/>
                              <w:gridCol w:w="1521"/>
                            </w:tblGrid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Semaine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Enfant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2€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Adulte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4€</w:t>
                                  </w:r>
                                </w:p>
                              </w:tc>
                            </w:tr>
                          </w:tbl>
                          <w:p w:rsidR="009034C7" w:rsidRDefault="009034C7" w:rsidP="009034C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9034C7" w:rsidRPr="009034C7" w:rsidRDefault="009034C7" w:rsidP="009034C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E1744D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265.4pt;margin-top:153.75pt;width:245.3pt;height:10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" fillcolor="white [3212]" stroked="f" strokeweight=".5pt">
                <v:textbox>
                  <w:txbxContent>
                    <w:p w:rsidR="009034C7" w:rsidRDefault="009034C7" w:rsidP="009034C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Tarifs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3"/>
                        <w:gridCol w:w="1520"/>
                        <w:gridCol w:w="1521"/>
                      </w:tblGrid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Semaine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Enfant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2€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Adulte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4€</w:t>
                            </w:r>
                          </w:p>
                        </w:tc>
                      </w:tr>
                    </w:tbl>
                    <w:p w:rsidR="009034C7" w:rsidRDefault="009034C7" w:rsidP="009034C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9034C7" w:rsidRPr="009034C7" w:rsidRDefault="009034C7" w:rsidP="009034C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D6495E" wp14:editId="4FC99ECC">
                <wp:simplePos x="0" y="0"/>
                <wp:positionH relativeFrom="column">
                  <wp:posOffset>143343</wp:posOffset>
                </wp:positionH>
                <wp:positionV relativeFrom="paragraph">
                  <wp:posOffset>805948</wp:posOffset>
                </wp:positionV>
                <wp:extent cx="2711302" cy="2562447"/>
                <wp:effectExtent l="0" t="0" r="0" b="952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302" cy="25624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34C7" w:rsidRDefault="009034C7" w:rsidP="009034C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Horaires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323"/>
                              <w:gridCol w:w="1319"/>
                              <w:gridCol w:w="1319"/>
                            </w:tblGrid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Matin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Après-midi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Lundi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Mardi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Mercredi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42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Jeudi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Vendredi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14h-20h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14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</w:tbl>
                          <w:p w:rsidR="009034C7" w:rsidRDefault="009034C7" w:rsidP="009034C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9034C7" w:rsidRPr="009034C7" w:rsidRDefault="009034C7" w:rsidP="009034C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6495E" id="Zone de texte 3" o:spid="_x0000_s1027" type="#_x0000_t202" style="position:absolute;margin-left:11.3pt;margin-top:63.45pt;width:213.5pt;height:20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" fillcolor="white [3212]" stroked="f" strokeweight=".5pt">
                <v:textbox>
                  <w:txbxContent>
                    <w:p w:rsidR="009034C7" w:rsidRDefault="009034C7" w:rsidP="009034C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Horaires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323"/>
                        <w:gridCol w:w="1319"/>
                        <w:gridCol w:w="1319"/>
                      </w:tblGrid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Matin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Après-midi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Lundi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Mardi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Mercredi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42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Jeudi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Vendredi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14h-20h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14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</w:tbl>
                    <w:p w:rsidR="009034C7" w:rsidRDefault="009034C7" w:rsidP="009034C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9034C7" w:rsidRPr="009034C7" w:rsidRDefault="009034C7" w:rsidP="009034C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3745598</wp:posOffset>
                </wp:positionH>
                <wp:positionV relativeFrom="paragraph">
                  <wp:posOffset>82684</wp:posOffset>
                </wp:positionV>
                <wp:extent cx="2775284" cy="1074821"/>
                <wp:effectExtent l="0" t="0" r="635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5284" cy="107482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Pr="00CA55D6" w:rsidRDefault="009034C7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PISCINE</w:t>
                            </w:r>
                          </w:p>
                          <w:p w:rsidR="009034C7" w:rsidRPr="00CA55D6" w:rsidRDefault="009034C7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« La belle bulle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8" type="#_x0000_t202" style="position:absolute;margin-left:294.95pt;margin-top:6.5pt;width:218.55pt;height:84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" fillcolor="#d8d8d8 [2732]" stroked="f" strokeweight=".5pt">
                <v:textbox>
                  <w:txbxContent>
                    <w:p w:rsidR="00CA55D6" w:rsidRPr="00CA55D6" w:rsidRDefault="009034C7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PISCINE</w:t>
                      </w:r>
                    </w:p>
                    <w:p w:rsidR="009034C7" w:rsidRPr="00CA55D6" w:rsidRDefault="009034C7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« La belle bulle »</w:t>
                      </w:r>
                    </w:p>
                  </w:txbxContent>
                </v:textbox>
              </v:shape>
            </w:pict>
          </mc:Fallback>
        </mc:AlternateContent>
      </w:r>
      <w:r w:rsidR="009034C7">
        <w:rPr>
          <w:noProof/>
          <w:lang w:eastAsia="fr-FR"/>
        </w:rPr>
        <w:drawing>
          <wp:inline distT="0" distB="0" distL="0" distR="0" wp14:anchorId="7D68A5D8" wp14:editId="58847CF2">
            <wp:extent cx="6645910" cy="3467200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7233"/>
                    <a:stretch/>
                  </pic:blipFill>
                  <pic:spPr bwMode="auto">
                    <a:xfrm>
                      <a:off x="0" y="0"/>
                      <a:ext cx="6645910" cy="34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55D6" w:rsidRDefault="00CA55D6" w:rsidP="00CA55D6">
      <w:pPr>
        <w:rPr>
          <w:rFonts w:ascii="Arial" w:hAnsi="Arial" w:cs="Arial"/>
          <w:sz w:val="28"/>
        </w:rPr>
      </w:pPr>
    </w:p>
    <w:p w:rsidR="00CA55D6" w:rsidRDefault="00CA55D6" w:rsidP="00CA55D6">
      <w:pPr>
        <w:rPr>
          <w:rFonts w:ascii="Arial" w:hAnsi="Arial" w:cs="Arial"/>
          <w:sz w:val="28"/>
        </w:rPr>
      </w:pPr>
    </w:p>
    <w:p w:rsidR="00CA55D6" w:rsidRPr="009034C7" w:rsidRDefault="00CA55D6" w:rsidP="00CA55D6">
      <w:pPr>
        <w:rPr>
          <w:rFonts w:ascii="Arial" w:hAnsi="Arial" w:cs="Arial"/>
          <w:b/>
          <w:sz w:val="28"/>
        </w:rPr>
      </w:pPr>
      <w:r w:rsidRPr="009034C7">
        <w:rPr>
          <w:rFonts w:ascii="Arial" w:hAnsi="Arial" w:cs="Arial"/>
          <w:b/>
          <w:sz w:val="28"/>
        </w:rPr>
        <w:t xml:space="preserve">La piscine </w:t>
      </w:r>
    </w:p>
    <w:p w:rsidR="00470B09" w:rsidRPr="009034C7" w:rsidRDefault="00470B09" w:rsidP="00470B0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1/ </w:t>
      </w:r>
      <w:r w:rsidRPr="009034C7">
        <w:rPr>
          <w:rFonts w:ascii="Arial" w:hAnsi="Arial" w:cs="Arial"/>
          <w:sz w:val="24"/>
        </w:rPr>
        <w:t xml:space="preserve">Entoure en rouge l’heure de fermeture de la piscine le </w:t>
      </w:r>
      <w:r>
        <w:rPr>
          <w:rFonts w:ascii="Arial" w:hAnsi="Arial" w:cs="Arial"/>
          <w:sz w:val="24"/>
        </w:rPr>
        <w:t>vendredi après-midi.</w:t>
      </w:r>
    </w:p>
    <w:p w:rsidR="00470B09" w:rsidRPr="009034C7" w:rsidRDefault="00470B09" w:rsidP="00470B0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2/ Combien va payer une famille avec deux adultes et deux enfants le vendredi ? </w:t>
      </w:r>
    </w:p>
    <w:p w:rsidR="006C5460" w:rsidRPr="00CA55D6" w:rsidRDefault="00CA55D6" w:rsidP="00CA55D6">
      <w:pPr>
        <w:rPr>
          <w:rFonts w:ascii="Arial" w:hAnsi="Arial" w:cs="Arial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36D096" wp14:editId="70ECDAE3">
                <wp:simplePos x="0" y="0"/>
                <wp:positionH relativeFrom="column">
                  <wp:posOffset>3370279</wp:posOffset>
                </wp:positionH>
                <wp:positionV relativeFrom="paragraph">
                  <wp:posOffset>1952592</wp:posOffset>
                </wp:positionV>
                <wp:extent cx="3115340" cy="1371600"/>
                <wp:effectExtent l="0" t="0" r="889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534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Default="00CA55D6" w:rsidP="00CA55D6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Tarifs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3"/>
                              <w:gridCol w:w="1520"/>
                              <w:gridCol w:w="1521"/>
                            </w:tblGrid>
                            <w:tr w:rsidR="00CA55D6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Semaine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Enfant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2€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Adulte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4€</w:t>
                                  </w:r>
                                </w:p>
                              </w:tc>
                            </w:tr>
                          </w:tbl>
                          <w:p w:rsidR="00CA55D6" w:rsidRDefault="00CA55D6" w:rsidP="00CA55D6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CA55D6" w:rsidRPr="009034C7" w:rsidRDefault="00CA55D6" w:rsidP="00CA55D6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6D096" id="Zone de texte 5" o:spid="_x0000_s1029" type="#_x0000_t202" style="position:absolute;margin-left:265.4pt;margin-top:153.75pt;width:245.3pt;height:10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" fillcolor="white [3212]" stroked="f" strokeweight=".5pt">
                <v:textbox>
                  <w:txbxContent>
                    <w:p w:rsidR="00CA55D6" w:rsidRDefault="00CA55D6" w:rsidP="00CA55D6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Tarifs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3"/>
                        <w:gridCol w:w="1520"/>
                        <w:gridCol w:w="1521"/>
                      </w:tblGrid>
                      <w:tr w:rsidR="00CA55D6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Semaine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Enfant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2€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Adulte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4€</w:t>
                            </w:r>
                          </w:p>
                        </w:tc>
                      </w:tr>
                    </w:tbl>
                    <w:p w:rsidR="00CA55D6" w:rsidRDefault="00CA55D6" w:rsidP="00CA55D6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CA55D6" w:rsidRPr="009034C7" w:rsidRDefault="00CA55D6" w:rsidP="00CA55D6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9632D8" wp14:editId="22297664">
                <wp:simplePos x="0" y="0"/>
                <wp:positionH relativeFrom="column">
                  <wp:posOffset>143343</wp:posOffset>
                </wp:positionH>
                <wp:positionV relativeFrom="paragraph">
                  <wp:posOffset>805948</wp:posOffset>
                </wp:positionV>
                <wp:extent cx="2711302" cy="2562447"/>
                <wp:effectExtent l="0" t="0" r="0" b="9525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302" cy="25624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Default="00CA55D6" w:rsidP="00CA55D6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Horaires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323"/>
                              <w:gridCol w:w="1319"/>
                              <w:gridCol w:w="1319"/>
                            </w:tblGrid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Matin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Après-midi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Lundi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Mardi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Mercredi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42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Jeudi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Vendredi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14h-20h</w:t>
                                  </w:r>
                                </w:p>
                              </w:tc>
                            </w:tr>
                            <w:tr w:rsidR="00CA55D6" w:rsidTr="009034C7">
                              <w:trPr>
                                <w:trHeight w:val="414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Weekend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CA55D6" w:rsidRPr="009034C7" w:rsidRDefault="00CA55D6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fermé</w:t>
                                  </w:r>
                                </w:p>
                              </w:tc>
                            </w:tr>
                          </w:tbl>
                          <w:p w:rsidR="00CA55D6" w:rsidRDefault="00CA55D6" w:rsidP="00CA55D6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CA55D6" w:rsidRPr="009034C7" w:rsidRDefault="00CA55D6" w:rsidP="00CA55D6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632D8" id="Zone de texte 6" o:spid="_x0000_s1030" type="#_x0000_t202" style="position:absolute;margin-left:11.3pt;margin-top:63.45pt;width:213.5pt;height:20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" fillcolor="white [3212]" stroked="f" strokeweight=".5pt">
                <v:textbox>
                  <w:txbxContent>
                    <w:p w:rsidR="00CA55D6" w:rsidRDefault="00CA55D6" w:rsidP="00CA55D6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r>
                        <w:rPr>
                          <w:b/>
                          <w:color w:val="00B0F0"/>
                          <w:sz w:val="56"/>
                        </w:rPr>
                        <w:t>Horaires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323"/>
                        <w:gridCol w:w="1319"/>
                        <w:gridCol w:w="1319"/>
                      </w:tblGrid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Matin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b/>
                                <w:sz w:val="24"/>
                                <w:szCs w:val="28"/>
                              </w:rPr>
                              <w:t>Après-midi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Lundi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Mardi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Mercredi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42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Jeudi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Vendredi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14h-20h</w:t>
                            </w:r>
                          </w:p>
                        </w:tc>
                      </w:tr>
                      <w:tr w:rsidR="00CA55D6" w:rsidTr="009034C7">
                        <w:trPr>
                          <w:trHeight w:val="414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Weekend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CA55D6" w:rsidRPr="009034C7" w:rsidRDefault="00CA55D6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fermé</w:t>
                            </w:r>
                          </w:p>
                        </w:tc>
                      </w:tr>
                    </w:tbl>
                    <w:p w:rsidR="00CA55D6" w:rsidRDefault="00CA55D6" w:rsidP="00CA55D6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CA55D6" w:rsidRPr="009034C7" w:rsidRDefault="00CA55D6" w:rsidP="00CA55D6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AF9FB7" wp14:editId="0B8EEA9A">
                <wp:simplePos x="0" y="0"/>
                <wp:positionH relativeFrom="column">
                  <wp:posOffset>3745598</wp:posOffset>
                </wp:positionH>
                <wp:positionV relativeFrom="paragraph">
                  <wp:posOffset>82684</wp:posOffset>
                </wp:positionV>
                <wp:extent cx="2775284" cy="1074821"/>
                <wp:effectExtent l="0" t="0" r="635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5284" cy="107482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Pr="00CA55D6" w:rsidRDefault="00CA55D6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PISCINE</w:t>
                            </w:r>
                          </w:p>
                          <w:p w:rsidR="00CA55D6" w:rsidRPr="00CA55D6" w:rsidRDefault="00CA55D6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« La belle bulle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AF9FB7" id="Zone de texte 7" o:spid="_x0000_s1031" type="#_x0000_t202" style="position:absolute;margin-left:294.95pt;margin-top:6.5pt;width:218.55pt;height:84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" fillcolor="#d8d8d8 [2732]" stroked="f" strokeweight=".5pt">
                <v:textbox>
                  <w:txbxContent>
                    <w:p w:rsidR="00CA55D6" w:rsidRPr="00CA55D6" w:rsidRDefault="00CA55D6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PISCINE</w:t>
                      </w:r>
                    </w:p>
                    <w:p w:rsidR="00CA55D6" w:rsidRPr="00CA55D6" w:rsidRDefault="00CA55D6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« La belle bulle »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fr-FR"/>
        </w:rPr>
        <w:drawing>
          <wp:inline distT="0" distB="0" distL="0" distR="0" wp14:anchorId="04CAD57D" wp14:editId="746CD115">
            <wp:extent cx="6645910" cy="3467200"/>
            <wp:effectExtent l="0" t="0" r="254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7233"/>
                    <a:stretch/>
                  </pic:blipFill>
                  <pic:spPr bwMode="auto">
                    <a:xfrm>
                      <a:off x="0" y="0"/>
                      <a:ext cx="6645910" cy="34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C5460" w:rsidRPr="00CA55D6" w:rsidSect="00ED17C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9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6EC4"/>
    <w:rsid w:val="001D645B"/>
    <w:rsid w:val="00470B09"/>
    <w:rsid w:val="005175A3"/>
    <w:rsid w:val="005F7238"/>
    <w:rsid w:val="006C5460"/>
    <w:rsid w:val="007E024D"/>
    <w:rsid w:val="00814F99"/>
    <w:rsid w:val="009034C7"/>
    <w:rsid w:val="00CA55D6"/>
    <w:rsid w:val="00ED17CF"/>
    <w:rsid w:val="00FF6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B47B51-3A9F-43B1-A965-063AADCF2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9034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INEL\Documents\Mod&#232;les%20Office%20personnalis&#233;s\MHM_paysage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MHM_paysage.dot</Template>
  <TotalTime>1</TotalTime>
  <Pages>1</Pages>
  <Words>54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PINEL</dc:creator>
  <cp:keywords/>
  <dc:description/>
  <cp:lastModifiedBy>Nicolas Pinel</cp:lastModifiedBy>
  <cp:revision>3</cp:revision>
  <cp:lastPrinted>2017-07-26T10:29:00Z</cp:lastPrinted>
  <dcterms:created xsi:type="dcterms:W3CDTF">2017-07-26T10:29:00Z</dcterms:created>
  <dcterms:modified xsi:type="dcterms:W3CDTF">2017-07-26T10:30:00Z</dcterms:modified>
</cp:coreProperties>
</file>